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831B2" w14:textId="77777777" w:rsidR="00152039" w:rsidRDefault="00152039" w:rsidP="001520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BROWNE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697722DF" w14:textId="77777777" w:rsidR="00152039" w:rsidRDefault="00152039" w:rsidP="001520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Repton, Derbyshire. Gentleman.</w:t>
      </w:r>
    </w:p>
    <w:p w14:paraId="1A81C178" w14:textId="77777777" w:rsidR="00152039" w:rsidRDefault="00152039" w:rsidP="00152039">
      <w:pPr>
        <w:pStyle w:val="NoSpacing"/>
        <w:rPr>
          <w:rFonts w:cs="Times New Roman"/>
          <w:szCs w:val="24"/>
        </w:rPr>
      </w:pPr>
    </w:p>
    <w:p w14:paraId="7EE7E71D" w14:textId="77777777" w:rsidR="00152039" w:rsidRDefault="00152039" w:rsidP="00152039">
      <w:pPr>
        <w:pStyle w:val="NoSpacing"/>
        <w:rPr>
          <w:rFonts w:cs="Times New Roman"/>
          <w:szCs w:val="24"/>
        </w:rPr>
      </w:pPr>
    </w:p>
    <w:p w14:paraId="219A5187" w14:textId="77777777" w:rsidR="00152039" w:rsidRDefault="00152039" w:rsidP="001520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Nov.1467</w:t>
      </w:r>
      <w:r>
        <w:rPr>
          <w:rFonts w:cs="Times New Roman"/>
          <w:szCs w:val="24"/>
        </w:rPr>
        <w:tab/>
        <w:t xml:space="preserve">He was pardoned for not appearing to answer Sir William </w:t>
      </w:r>
      <w:proofErr w:type="spellStart"/>
      <w:r>
        <w:rPr>
          <w:rFonts w:cs="Times New Roman"/>
          <w:szCs w:val="24"/>
        </w:rPr>
        <w:t>Plompton</w:t>
      </w:r>
      <w:proofErr w:type="spellEnd"/>
      <w:r>
        <w:rPr>
          <w:rFonts w:cs="Times New Roman"/>
          <w:szCs w:val="24"/>
        </w:rPr>
        <w:t>(q.v.)</w:t>
      </w:r>
    </w:p>
    <w:p w14:paraId="3836639D" w14:textId="77777777" w:rsidR="00152039" w:rsidRDefault="00152039" w:rsidP="001520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touching a debt of £20.     (C.P.R. 1467-77 p.10)</w:t>
      </w:r>
    </w:p>
    <w:p w14:paraId="19984106" w14:textId="77777777" w:rsidR="00152039" w:rsidRDefault="00152039" w:rsidP="00152039">
      <w:pPr>
        <w:pStyle w:val="NoSpacing"/>
        <w:rPr>
          <w:rFonts w:cs="Times New Roman"/>
          <w:szCs w:val="24"/>
        </w:rPr>
      </w:pPr>
    </w:p>
    <w:p w14:paraId="0103457F" w14:textId="77777777" w:rsidR="00152039" w:rsidRDefault="00152039" w:rsidP="00152039">
      <w:pPr>
        <w:pStyle w:val="NoSpacing"/>
        <w:rPr>
          <w:rFonts w:cs="Times New Roman"/>
          <w:szCs w:val="24"/>
        </w:rPr>
      </w:pPr>
    </w:p>
    <w:p w14:paraId="758DC318" w14:textId="77777777" w:rsidR="00152039" w:rsidRDefault="00152039" w:rsidP="001520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September 2023</w:t>
      </w:r>
    </w:p>
    <w:p w14:paraId="0ECEA66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BA307" w14:textId="77777777" w:rsidR="00152039" w:rsidRDefault="00152039" w:rsidP="009139A6">
      <w:r>
        <w:separator/>
      </w:r>
    </w:p>
  </w:endnote>
  <w:endnote w:type="continuationSeparator" w:id="0">
    <w:p w14:paraId="2E85D8B0" w14:textId="77777777" w:rsidR="00152039" w:rsidRDefault="001520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0D6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889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C6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16627" w14:textId="77777777" w:rsidR="00152039" w:rsidRDefault="00152039" w:rsidP="009139A6">
      <w:r>
        <w:separator/>
      </w:r>
    </w:p>
  </w:footnote>
  <w:footnote w:type="continuationSeparator" w:id="0">
    <w:p w14:paraId="7112B6E9" w14:textId="77777777" w:rsidR="00152039" w:rsidRDefault="001520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16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E54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96E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039"/>
    <w:rsid w:val="000666E0"/>
    <w:rsid w:val="0015203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83985"/>
  <w15:chartTrackingRefBased/>
  <w15:docId w15:val="{CE9F10B9-7E6D-4B8D-AB20-9C69414A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2023-09-07T16:54:00Z</dcterms:created>
  <dcterms:modified xsi:type="dcterms:W3CDTF">2023-09-07T16:55:00Z</dcterms:modified>
</cp:coreProperties>
</file>